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BD837" w14:textId="77777777" w:rsidR="00FB3F18" w:rsidRDefault="00FB3F18" w:rsidP="00FB3F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SHOPHIRDE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56E27452" w14:textId="77777777" w:rsidR="00FB3F18" w:rsidRDefault="00FB3F18" w:rsidP="00FB3F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</w:t>
      </w:r>
    </w:p>
    <w:p w14:paraId="48954C6C" w14:textId="77777777" w:rsidR="00FB3F18" w:rsidRDefault="00FB3F18" w:rsidP="00FB3F18">
      <w:pPr>
        <w:pStyle w:val="NoSpacing"/>
        <w:rPr>
          <w:rFonts w:cs="Times New Roman"/>
          <w:szCs w:val="24"/>
        </w:rPr>
      </w:pPr>
    </w:p>
    <w:p w14:paraId="22A1B4E3" w14:textId="77777777" w:rsidR="00FB3F18" w:rsidRDefault="00FB3F18" w:rsidP="00FB3F18">
      <w:pPr>
        <w:pStyle w:val="NoSpacing"/>
        <w:rPr>
          <w:rFonts w:cs="Times New Roman"/>
          <w:szCs w:val="24"/>
        </w:rPr>
      </w:pPr>
    </w:p>
    <w:p w14:paraId="30A5204A" w14:textId="77777777" w:rsidR="00FB3F18" w:rsidRDefault="00FB3F18" w:rsidP="00FB3F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He granted a messuage and a garden in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 xml:space="preserve"> to John Miles of</w:t>
      </w:r>
    </w:p>
    <w:p w14:paraId="49D476B9" w14:textId="77777777" w:rsidR="00FB3F18" w:rsidRDefault="00FB3F18" w:rsidP="00FB3F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>(q.v.).   (T.N.A. ref. 26D53/1004)</w:t>
      </w:r>
    </w:p>
    <w:p w14:paraId="76DB67C0" w14:textId="77777777" w:rsidR="00FB3F18" w:rsidRDefault="00FB3F18" w:rsidP="00FB3F18">
      <w:pPr>
        <w:pStyle w:val="NoSpacing"/>
        <w:rPr>
          <w:rFonts w:cs="Times New Roman"/>
          <w:szCs w:val="24"/>
        </w:rPr>
      </w:pPr>
    </w:p>
    <w:p w14:paraId="5A283B11" w14:textId="77777777" w:rsidR="00FB3F18" w:rsidRDefault="00FB3F18" w:rsidP="00FB3F18">
      <w:pPr>
        <w:pStyle w:val="NoSpacing"/>
        <w:rPr>
          <w:rFonts w:cs="Times New Roman"/>
          <w:szCs w:val="24"/>
        </w:rPr>
      </w:pPr>
    </w:p>
    <w:p w14:paraId="546EE101" w14:textId="77777777" w:rsidR="00FB3F18" w:rsidRDefault="00FB3F18" w:rsidP="00FB3F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3CB44A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C8127" w14:textId="77777777" w:rsidR="00FB3F18" w:rsidRDefault="00FB3F18" w:rsidP="009139A6">
      <w:r>
        <w:separator/>
      </w:r>
    </w:p>
  </w:endnote>
  <w:endnote w:type="continuationSeparator" w:id="0">
    <w:p w14:paraId="02506034" w14:textId="77777777" w:rsidR="00FB3F18" w:rsidRDefault="00FB3F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BCE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5C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0C1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B7AB2" w14:textId="77777777" w:rsidR="00FB3F18" w:rsidRDefault="00FB3F18" w:rsidP="009139A6">
      <w:r>
        <w:separator/>
      </w:r>
    </w:p>
  </w:footnote>
  <w:footnote w:type="continuationSeparator" w:id="0">
    <w:p w14:paraId="47590E93" w14:textId="77777777" w:rsidR="00FB3F18" w:rsidRDefault="00FB3F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21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5C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7F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1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79F6C"/>
  <w15:chartTrackingRefBased/>
  <w15:docId w15:val="{FBD5A0A4-A2B5-4A04-80EA-F8140A4A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2023-06-09T11:56:00Z</dcterms:created>
  <dcterms:modified xsi:type="dcterms:W3CDTF">2023-06-09T11:56:00Z</dcterms:modified>
</cp:coreProperties>
</file>